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F0441" w14:textId="0D018DFE" w:rsidR="00887E59" w:rsidRDefault="00887E59" w:rsidP="00F022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RAASH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d.ca.1439)</w:t>
      </w:r>
    </w:p>
    <w:p w14:paraId="12D1CF74" w14:textId="77777777" w:rsidR="00887E59" w:rsidRDefault="00887E59" w:rsidP="00F022B7">
      <w:pPr>
        <w:pStyle w:val="NoSpacing"/>
        <w:rPr>
          <w:rFonts w:cs="Times New Roman"/>
          <w:szCs w:val="24"/>
        </w:rPr>
      </w:pPr>
    </w:p>
    <w:p w14:paraId="099F087F" w14:textId="77777777" w:rsidR="00887E59" w:rsidRDefault="00887E59" w:rsidP="00F022B7">
      <w:pPr>
        <w:pStyle w:val="NoSpacing"/>
        <w:rPr>
          <w:rFonts w:cs="Times New Roman"/>
          <w:szCs w:val="24"/>
        </w:rPr>
      </w:pPr>
    </w:p>
    <w:p w14:paraId="1B2CA475" w14:textId="37389CF0" w:rsidR="00887E59" w:rsidRDefault="00887E59" w:rsidP="00F022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Apr.1439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Hertfordshire.</w:t>
      </w:r>
    </w:p>
    <w:p w14:paraId="4323E199" w14:textId="4DE08238" w:rsidR="00887E59" w:rsidRDefault="00887E59" w:rsidP="00F022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p.53)</w:t>
      </w:r>
    </w:p>
    <w:p w14:paraId="7D816642" w14:textId="77777777" w:rsidR="00887E59" w:rsidRDefault="00887E59" w:rsidP="00F022B7">
      <w:pPr>
        <w:pStyle w:val="NoSpacing"/>
        <w:rPr>
          <w:rFonts w:cs="Times New Roman"/>
          <w:szCs w:val="24"/>
        </w:rPr>
      </w:pPr>
    </w:p>
    <w:p w14:paraId="04E4634F" w14:textId="77777777" w:rsidR="00887E59" w:rsidRDefault="00887E59" w:rsidP="00F022B7">
      <w:pPr>
        <w:pStyle w:val="NoSpacing"/>
        <w:rPr>
          <w:rFonts w:cs="Times New Roman"/>
          <w:szCs w:val="24"/>
        </w:rPr>
      </w:pPr>
    </w:p>
    <w:p w14:paraId="66336BED" w14:textId="04F6CEB9" w:rsidR="00887E59" w:rsidRPr="00887E59" w:rsidRDefault="00887E59" w:rsidP="00F022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June 2023</w:t>
      </w:r>
    </w:p>
    <w:p w14:paraId="1801B3AF" w14:textId="77777777" w:rsidR="00F022B7" w:rsidRPr="00F022B7" w:rsidRDefault="00F022B7" w:rsidP="00F022B7">
      <w:pPr>
        <w:pStyle w:val="NoSpacing"/>
        <w:rPr>
          <w:rFonts w:cs="Times New Roman"/>
          <w:szCs w:val="24"/>
        </w:rPr>
      </w:pPr>
    </w:p>
    <w:p w14:paraId="1F93E9D5" w14:textId="6080CB1A" w:rsidR="00F022B7" w:rsidRPr="00F022B7" w:rsidRDefault="00F022B7" w:rsidP="009139A6">
      <w:pPr>
        <w:pStyle w:val="NoSpacing"/>
        <w:rPr>
          <w:rFonts w:cs="Times New Roman"/>
          <w:szCs w:val="24"/>
        </w:rPr>
      </w:pPr>
    </w:p>
    <w:sectPr w:rsidR="00F022B7" w:rsidRPr="00F022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6D1B" w14:textId="77777777" w:rsidR="00F022B7" w:rsidRDefault="00F022B7" w:rsidP="009139A6">
      <w:r>
        <w:separator/>
      </w:r>
    </w:p>
  </w:endnote>
  <w:endnote w:type="continuationSeparator" w:id="0">
    <w:p w14:paraId="600C93DA" w14:textId="77777777" w:rsidR="00F022B7" w:rsidRDefault="00F022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0B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1EB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8F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BDD5A" w14:textId="77777777" w:rsidR="00F022B7" w:rsidRDefault="00F022B7" w:rsidP="009139A6">
      <w:r>
        <w:separator/>
      </w:r>
    </w:p>
  </w:footnote>
  <w:footnote w:type="continuationSeparator" w:id="0">
    <w:p w14:paraId="7A8B3CB2" w14:textId="77777777" w:rsidR="00F022B7" w:rsidRDefault="00F022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656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C1B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41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2B7"/>
    <w:rsid w:val="000666E0"/>
    <w:rsid w:val="002510B7"/>
    <w:rsid w:val="005C130B"/>
    <w:rsid w:val="00826F5C"/>
    <w:rsid w:val="00887E59"/>
    <w:rsid w:val="009139A6"/>
    <w:rsid w:val="009448BB"/>
    <w:rsid w:val="00947624"/>
    <w:rsid w:val="00A3176C"/>
    <w:rsid w:val="00AE65F8"/>
    <w:rsid w:val="00BA00AB"/>
    <w:rsid w:val="00CB4ED9"/>
    <w:rsid w:val="00EB3209"/>
    <w:rsid w:val="00ED774F"/>
    <w:rsid w:val="00F022B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DFA9C"/>
  <w15:chartTrackingRefBased/>
  <w15:docId w15:val="{CC989DBC-AC2D-41E6-9624-C5DF8F429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2023-06-20T11:25:00Z</dcterms:created>
  <dcterms:modified xsi:type="dcterms:W3CDTF">2023-06-20T13:52:00Z</dcterms:modified>
</cp:coreProperties>
</file>